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90E47" w14:textId="7DA8727F" w:rsidR="00535962" w:rsidRPr="00F7167E" w:rsidRDefault="004372F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55BEE740" wp14:editId="1B7C5401">
                <wp:simplePos x="0" y="0"/>
                <wp:positionH relativeFrom="column">
                  <wp:posOffset>4362450</wp:posOffset>
                </wp:positionH>
                <wp:positionV relativeFrom="paragraph">
                  <wp:posOffset>-466725</wp:posOffset>
                </wp:positionV>
                <wp:extent cx="1803400" cy="795655"/>
                <wp:effectExtent l="0" t="0" r="25400" b="2349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3400" cy="79565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54"/>
                            <a:chOff x="9151" y="720"/>
                            <a:chExt cx="2009" cy="886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29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1231224706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77AEEDCB" w14:textId="7D8115C0" w:rsidR="00EC43CF" w:rsidRDefault="00EC43CF" w:rsidP="00EC43CF">
                                        <w:pPr>
                                          <w:rPr>
                                            <w:rStyle w:val="Style2"/>
                                          </w:rPr>
                                        </w:pPr>
                                        <w:r w:rsidRPr="004D5AA3">
                                          <w:rPr>
                                            <w:rStyle w:val="Style2"/>
                                          </w:rPr>
                                          <w:t>MOPC-DAF-CM-202</w:t>
                                        </w:r>
                                        <w:r w:rsidR="00512CC7" w:rsidRPr="004D5AA3">
                                          <w:rPr>
                                            <w:rStyle w:val="Style2"/>
                                          </w:rPr>
                                          <w:t>6</w:t>
                                        </w:r>
                                        <w:r w:rsidRPr="004D5AA3">
                                          <w:rPr>
                                            <w:rStyle w:val="Style2"/>
                                          </w:rPr>
                                          <w:t>-00</w:t>
                                        </w:r>
                                        <w:r w:rsidR="0048569F">
                                          <w:rPr>
                                            <w:rStyle w:val="Style2"/>
                                          </w:rPr>
                                          <w:t>35</w:t>
                                        </w:r>
                                      </w:p>
                                      <w:p w14:paraId="5E48E5B3" w14:textId="77777777" w:rsidR="00754651" w:rsidRPr="00DB32FF" w:rsidRDefault="00523025" w:rsidP="00EC43CF"/>
                                    </w:sdtContent>
                                  </w:sdt>
                                  <w:p w14:paraId="1573A08F" w14:textId="0CE58F71" w:rsidR="008A5447" w:rsidRPr="00535962" w:rsidRDefault="00523025" w:rsidP="008A5447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FDB3B89" w14:textId="77777777" w:rsidR="008A5447" w:rsidRPr="00535962" w:rsidRDefault="008A5447" w:rsidP="008A544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BEE740" id="Group 21" o:spid="_x0000_s1026" style="position:absolute;margin-left:343.5pt;margin-top:-36.75pt;width:142pt;height:62.65pt;z-index:2516981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54" coordorigin="9151,720" coordsize="2009,8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231224706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77AEEDCB" w14:textId="7D8115C0" w:rsidR="00EC43CF" w:rsidRDefault="00EC43CF" w:rsidP="00EC43CF">
                                  <w:pPr>
                                    <w:rPr>
                                      <w:rStyle w:val="Style2"/>
                                    </w:rPr>
                                  </w:pPr>
                                  <w:r w:rsidRPr="004D5AA3">
                                    <w:rPr>
                                      <w:rStyle w:val="Style2"/>
                                    </w:rPr>
                                    <w:t>MOPC-DAF-CM-202</w:t>
                                  </w:r>
                                  <w:r w:rsidR="00512CC7" w:rsidRPr="004D5AA3">
                                    <w:rPr>
                                      <w:rStyle w:val="Style2"/>
                                    </w:rPr>
                                    <w:t>6</w:t>
                                  </w:r>
                                  <w:r w:rsidRPr="004D5AA3">
                                    <w:rPr>
                                      <w:rStyle w:val="Style2"/>
                                    </w:rPr>
                                    <w:t>-00</w:t>
                                  </w:r>
                                  <w:r w:rsidR="0048569F">
                                    <w:rPr>
                                      <w:rStyle w:val="Style2"/>
                                    </w:rPr>
                                    <w:t>35</w:t>
                                  </w:r>
                                </w:p>
                                <w:p w14:paraId="5E48E5B3" w14:textId="77777777" w:rsidR="00754651" w:rsidRPr="00DB32FF" w:rsidRDefault="00523025" w:rsidP="00EC43CF"/>
                              </w:sdtContent>
                            </w:sdt>
                            <w:p w14:paraId="1573A08F" w14:textId="0CE58F71" w:rsidR="008A5447" w:rsidRPr="00535962" w:rsidRDefault="00523025" w:rsidP="008A5447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FDB3B89" w14:textId="77777777" w:rsidR="008A5447" w:rsidRPr="00535962" w:rsidRDefault="008A5447" w:rsidP="008A544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527E8" w:rsidRPr="00390076">
        <w:rPr>
          <w:noProof/>
        </w:rPr>
        <w:drawing>
          <wp:anchor distT="0" distB="0" distL="114300" distR="114300" simplePos="0" relativeHeight="251700224" behindDoc="1" locked="0" layoutInCell="1" allowOverlap="1" wp14:anchorId="58042165" wp14:editId="423D648D">
            <wp:simplePos x="0" y="0"/>
            <wp:positionH relativeFrom="margin">
              <wp:posOffset>2190750</wp:posOffset>
            </wp:positionH>
            <wp:positionV relativeFrom="margin">
              <wp:posOffset>-441960</wp:posOffset>
            </wp:positionV>
            <wp:extent cx="1152525" cy="1091565"/>
            <wp:effectExtent l="0" t="0" r="9525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91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527E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9B614D" wp14:editId="32D10ED8">
                <wp:simplePos x="0" y="0"/>
                <wp:positionH relativeFrom="column">
                  <wp:posOffset>-528955</wp:posOffset>
                </wp:positionH>
                <wp:positionV relativeFrom="paragraph">
                  <wp:posOffset>-161925</wp:posOffset>
                </wp:positionV>
                <wp:extent cx="1028700" cy="409575"/>
                <wp:effectExtent l="0" t="0" r="0" b="952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1B5E672" w14:textId="557E6756" w:rsidR="00BC61BD" w:rsidRPr="00BC61BD" w:rsidRDefault="00C527E8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527E8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6D4F3963" wp14:editId="1359816E">
                                      <wp:extent cx="822960" cy="274320"/>
                                      <wp:effectExtent l="0" t="0" r="0" b="0"/>
                                      <wp:docPr id="22" name="Imagen 2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3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22960" cy="27432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9B614D" id="Text Box 2" o:spid="_x0000_s1031" type="#_x0000_t202" style="position:absolute;margin-left:-41.65pt;margin-top:-12.75pt;width:81pt;height:3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1B5E672" w14:textId="557E6756" w:rsidR="00BC61BD" w:rsidRPr="00BC61BD" w:rsidRDefault="00C527E8">
                          <w:pPr>
                            <w:rPr>
                              <w:lang w:val="en-US"/>
                            </w:rPr>
                          </w:pPr>
                          <w:r w:rsidRPr="00C527E8">
                            <w:rPr>
                              <w:noProof/>
                            </w:rPr>
                            <w:drawing>
                              <wp:inline distT="0" distB="0" distL="0" distR="0" wp14:anchorId="6D4F3963" wp14:editId="1359816E">
                                <wp:extent cx="822960" cy="274320"/>
                                <wp:effectExtent l="0" t="0" r="0" b="0"/>
                                <wp:docPr id="22" name="Imagen 2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22960" cy="2743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5431AD1" wp14:editId="5BBEB2DE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785A9A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431AD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48785A9A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6C8587F1" w14:textId="421744C6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0A8F708" wp14:editId="6D19AFC4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8EF520" w14:textId="77777777" w:rsidR="0026335F" w:rsidRPr="0026335F" w:rsidRDefault="0052302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A8F708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508EF520" w14:textId="77777777" w:rsidR="0026335F" w:rsidRPr="0026335F" w:rsidRDefault="00FC080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23F77E2" w14:textId="5AB90267" w:rsidR="00C527E8" w:rsidRDefault="00CA7FE7" w:rsidP="00C527E8">
      <w:pPr>
        <w:spacing w:after="0" w:line="240" w:lineRule="auto"/>
        <w:rPr>
          <w:sz w:val="24"/>
          <w:szCs w:val="24"/>
        </w:rPr>
      </w:pPr>
      <w:r w:rsidRPr="00BD3E6C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560627D" wp14:editId="779C44E3">
                <wp:simplePos x="0" y="0"/>
                <wp:positionH relativeFrom="column">
                  <wp:posOffset>1238250</wp:posOffset>
                </wp:positionH>
                <wp:positionV relativeFrom="paragraph">
                  <wp:posOffset>59055</wp:posOffset>
                </wp:positionV>
                <wp:extent cx="3037840" cy="279400"/>
                <wp:effectExtent l="0" t="0" r="3175" b="0"/>
                <wp:wrapNone/>
                <wp:docPr id="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28C3BD" w14:textId="77777777" w:rsidR="00CA7FE7" w:rsidRPr="002E1412" w:rsidRDefault="00523025" w:rsidP="00CA7FE7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4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8389551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</w:rPr>
                                        <w:alias w:val="Nombre de la Institución"/>
                                        <w:tag w:val="Nombre de la Institución"/>
                                        <w:id w:val="-1852169949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CA7FE7" w:rsidRPr="00D50055">
                                          <w:rPr>
                                            <w:rStyle w:val="Style6"/>
                                          </w:rPr>
                                          <w:t>Ministerio de Obras Públicas y Comunicaciones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60627D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34" type="#_x0000_t202" style="position:absolute;margin-left:97.5pt;margin-top:4.65pt;width:239.2pt;height:2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" stroked="f">
                <v:textbox>
                  <w:txbxContent>
                    <w:p w14:paraId="5328C3BD" w14:textId="77777777" w:rsidR="00CA7FE7" w:rsidRPr="002E1412" w:rsidRDefault="007653B7" w:rsidP="00CA7FE7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</w:rPr>
                                  <w:alias w:val="Nombre de la Institución"/>
                                  <w:tag w:val="Nombre de la Institución"/>
                                  <w:id w:val="-1852169949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CA7FE7" w:rsidRPr="00D50055">
                                    <w:rPr>
                                      <w:rStyle w:val="Style6"/>
                                    </w:rPr>
                                    <w:t>Ministerio de Obras Públicas y Comunicaciones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42A8DE1" w14:textId="6523C894" w:rsidR="00A640BD" w:rsidRPr="00C66D08" w:rsidRDefault="00FA01DC" w:rsidP="00C527E8">
      <w:pPr>
        <w:rPr>
          <w:sz w:val="24"/>
          <w:szCs w:val="24"/>
        </w:rPr>
      </w:pP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D78E573" wp14:editId="3A8A06B9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D198A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78E573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24D198A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47EC588" wp14:editId="5E6CB7DD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835E0C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7EC588" id="Text Box 18" o:spid="_x0000_s1036" type="#_x0000_t202" style="position:absolute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25835E0C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3F919A2D" w14:textId="44A7B753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BD681BD" wp14:editId="78E7E016">
                <wp:simplePos x="0" y="0"/>
                <wp:positionH relativeFrom="column">
                  <wp:posOffset>1270</wp:posOffset>
                </wp:positionH>
                <wp:positionV relativeFrom="paragraph">
                  <wp:posOffset>306705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87E0E3" w14:textId="74DF3B7C" w:rsidR="002E1412" w:rsidRPr="002E1412" w:rsidRDefault="0052302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r w:rsidR="00C527E8" w:rsidRPr="001007E7">
                                  <w:rPr>
                                    <w:rStyle w:val="Style8"/>
                                    <w:smallCaps/>
                                  </w:rPr>
                                  <w:t>o</w:t>
                                </w:r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D681BD" id="Text Box 17" o:spid="_x0000_s1037" type="#_x0000_t202" style="position:absolute;left:0;text-align:left;margin-left:.1pt;margin-top:24.1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" stroked="f">
                <v:textbox>
                  <w:txbxContent>
                    <w:p w14:paraId="2A87E0E3" w14:textId="74DF3B7C" w:rsidR="002E1412" w:rsidRPr="002E1412" w:rsidRDefault="007653B7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r w:rsidR="00C527E8" w:rsidRPr="001007E7">
                            <w:rPr>
                              <w:rStyle w:val="Style8"/>
                              <w:smallCaps/>
                            </w:rPr>
                            <w:t>o</w:t>
                          </w:r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FD474FB" w14:textId="5281109D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498A9B6" w14:textId="1815AA02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0FB36D82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717CC527" w14:textId="7015F051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5AA45A75" w14:textId="5BF977A5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6E2F2CEB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AB02A41" w14:textId="77777777" w:rsidTr="00E82502">
        <w:trPr>
          <w:cantSplit/>
          <w:trHeight w:val="440"/>
        </w:trPr>
        <w:tc>
          <w:tcPr>
            <w:tcW w:w="9252" w:type="dxa"/>
          </w:tcPr>
          <w:p w14:paraId="22DB1B39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5794175A" w14:textId="77777777" w:rsidTr="00E82502">
        <w:trPr>
          <w:cantSplit/>
          <w:trHeight w:val="440"/>
        </w:trPr>
        <w:tc>
          <w:tcPr>
            <w:tcW w:w="9252" w:type="dxa"/>
          </w:tcPr>
          <w:p w14:paraId="6351E39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083663E" w14:textId="77777777" w:rsidTr="00E82502">
        <w:trPr>
          <w:cantSplit/>
          <w:trHeight w:val="440"/>
        </w:trPr>
        <w:tc>
          <w:tcPr>
            <w:tcW w:w="9252" w:type="dxa"/>
          </w:tcPr>
          <w:p w14:paraId="6750C43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5A98BDC3" w14:textId="77777777" w:rsidTr="00E82502">
        <w:trPr>
          <w:cantSplit/>
          <w:trHeight w:val="440"/>
        </w:trPr>
        <w:tc>
          <w:tcPr>
            <w:tcW w:w="9252" w:type="dxa"/>
          </w:tcPr>
          <w:p w14:paraId="6BF6153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2508E06A" w14:textId="77777777" w:rsidTr="00E82502">
        <w:trPr>
          <w:cantSplit/>
          <w:trHeight w:val="440"/>
        </w:trPr>
        <w:tc>
          <w:tcPr>
            <w:tcW w:w="9252" w:type="dxa"/>
          </w:tcPr>
          <w:p w14:paraId="30B4D98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45385F6" w14:textId="77777777" w:rsidTr="00E82502">
        <w:trPr>
          <w:cantSplit/>
          <w:trHeight w:val="440"/>
        </w:trPr>
        <w:tc>
          <w:tcPr>
            <w:tcW w:w="9252" w:type="dxa"/>
          </w:tcPr>
          <w:p w14:paraId="6095FEF9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756386B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6335E9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BC181E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9A2599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43473098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1C43F" w14:textId="77777777" w:rsidR="00523025" w:rsidRDefault="00523025" w:rsidP="001007E7">
      <w:pPr>
        <w:spacing w:after="0" w:line="240" w:lineRule="auto"/>
      </w:pPr>
      <w:r>
        <w:separator/>
      </w:r>
    </w:p>
  </w:endnote>
  <w:endnote w:type="continuationSeparator" w:id="0">
    <w:p w14:paraId="50A0DEEE" w14:textId="77777777" w:rsidR="00523025" w:rsidRDefault="00523025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3B598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74BF254" wp14:editId="379C7F5F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9CF26EC" wp14:editId="6B14E32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4F717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FC0E85B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CF26E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14F717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FC0E85B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B5C4570" wp14:editId="3DE0988E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FDF663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5C4570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4EFDF663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5F8A710B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D1F914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1457C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A78867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CCAA7B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228FC" w14:textId="77777777" w:rsidR="00523025" w:rsidRDefault="00523025" w:rsidP="001007E7">
      <w:pPr>
        <w:spacing w:after="0" w:line="240" w:lineRule="auto"/>
      </w:pPr>
      <w:r>
        <w:separator/>
      </w:r>
    </w:p>
  </w:footnote>
  <w:footnote w:type="continuationSeparator" w:id="0">
    <w:p w14:paraId="5FA34951" w14:textId="77777777" w:rsidR="00523025" w:rsidRDefault="00523025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0053"/>
    <w:rsid w:val="00034DD9"/>
    <w:rsid w:val="00045479"/>
    <w:rsid w:val="000512E2"/>
    <w:rsid w:val="0005792C"/>
    <w:rsid w:val="000A0AFC"/>
    <w:rsid w:val="000B0DCD"/>
    <w:rsid w:val="000B7A81"/>
    <w:rsid w:val="000C2BBB"/>
    <w:rsid w:val="000D38C6"/>
    <w:rsid w:val="000E02D9"/>
    <w:rsid w:val="001007E7"/>
    <w:rsid w:val="001020C0"/>
    <w:rsid w:val="00121AC9"/>
    <w:rsid w:val="00130F4C"/>
    <w:rsid w:val="00131515"/>
    <w:rsid w:val="001466B0"/>
    <w:rsid w:val="0015159D"/>
    <w:rsid w:val="00152ECE"/>
    <w:rsid w:val="00157600"/>
    <w:rsid w:val="00162F3B"/>
    <w:rsid w:val="00170EC5"/>
    <w:rsid w:val="00181710"/>
    <w:rsid w:val="00181E8D"/>
    <w:rsid w:val="00194FF2"/>
    <w:rsid w:val="001A3F92"/>
    <w:rsid w:val="001A7A79"/>
    <w:rsid w:val="001D66F4"/>
    <w:rsid w:val="001F3D6D"/>
    <w:rsid w:val="001F73A7"/>
    <w:rsid w:val="002009A7"/>
    <w:rsid w:val="002044A9"/>
    <w:rsid w:val="0023039A"/>
    <w:rsid w:val="00253DBA"/>
    <w:rsid w:val="0026335F"/>
    <w:rsid w:val="0026451F"/>
    <w:rsid w:val="00277D1C"/>
    <w:rsid w:val="00294CDF"/>
    <w:rsid w:val="00295BD4"/>
    <w:rsid w:val="002D451D"/>
    <w:rsid w:val="002E1412"/>
    <w:rsid w:val="00301B39"/>
    <w:rsid w:val="0030551F"/>
    <w:rsid w:val="00314023"/>
    <w:rsid w:val="00341484"/>
    <w:rsid w:val="00392351"/>
    <w:rsid w:val="003A6141"/>
    <w:rsid w:val="003A7846"/>
    <w:rsid w:val="003C7659"/>
    <w:rsid w:val="003E253C"/>
    <w:rsid w:val="003F556F"/>
    <w:rsid w:val="003F6BB1"/>
    <w:rsid w:val="00404131"/>
    <w:rsid w:val="0042490F"/>
    <w:rsid w:val="004372F5"/>
    <w:rsid w:val="004379A6"/>
    <w:rsid w:val="0044234A"/>
    <w:rsid w:val="00456C17"/>
    <w:rsid w:val="00466B9C"/>
    <w:rsid w:val="00472B5F"/>
    <w:rsid w:val="004854F6"/>
    <w:rsid w:val="0048569F"/>
    <w:rsid w:val="0049236C"/>
    <w:rsid w:val="00494290"/>
    <w:rsid w:val="004B30DA"/>
    <w:rsid w:val="004B43C4"/>
    <w:rsid w:val="004C2D6A"/>
    <w:rsid w:val="004D45A8"/>
    <w:rsid w:val="004D586A"/>
    <w:rsid w:val="004D5AA3"/>
    <w:rsid w:val="004D6522"/>
    <w:rsid w:val="004F72A8"/>
    <w:rsid w:val="00502671"/>
    <w:rsid w:val="00512CC7"/>
    <w:rsid w:val="00523025"/>
    <w:rsid w:val="00535962"/>
    <w:rsid w:val="0056083C"/>
    <w:rsid w:val="00565E51"/>
    <w:rsid w:val="005762EF"/>
    <w:rsid w:val="00596860"/>
    <w:rsid w:val="005B6439"/>
    <w:rsid w:val="005D44D2"/>
    <w:rsid w:val="005E17A7"/>
    <w:rsid w:val="005F152E"/>
    <w:rsid w:val="00611A07"/>
    <w:rsid w:val="0062592A"/>
    <w:rsid w:val="0064762E"/>
    <w:rsid w:val="006506D0"/>
    <w:rsid w:val="00651E48"/>
    <w:rsid w:val="0065210E"/>
    <w:rsid w:val="00666D56"/>
    <w:rsid w:val="0067012D"/>
    <w:rsid w:val="006709BC"/>
    <w:rsid w:val="0067669D"/>
    <w:rsid w:val="006D7CDD"/>
    <w:rsid w:val="006E316C"/>
    <w:rsid w:val="006F567F"/>
    <w:rsid w:val="00702C33"/>
    <w:rsid w:val="00705BAF"/>
    <w:rsid w:val="00725091"/>
    <w:rsid w:val="00725F01"/>
    <w:rsid w:val="00734829"/>
    <w:rsid w:val="00754651"/>
    <w:rsid w:val="007653B7"/>
    <w:rsid w:val="00780880"/>
    <w:rsid w:val="007A384B"/>
    <w:rsid w:val="007B0E1F"/>
    <w:rsid w:val="007B6F6F"/>
    <w:rsid w:val="007C789B"/>
    <w:rsid w:val="007D25F0"/>
    <w:rsid w:val="00800A32"/>
    <w:rsid w:val="00801984"/>
    <w:rsid w:val="00820C9F"/>
    <w:rsid w:val="0082707E"/>
    <w:rsid w:val="008315B0"/>
    <w:rsid w:val="0083729A"/>
    <w:rsid w:val="0084301A"/>
    <w:rsid w:val="00891E68"/>
    <w:rsid w:val="008A5447"/>
    <w:rsid w:val="008A78E2"/>
    <w:rsid w:val="008B3AE5"/>
    <w:rsid w:val="008C388B"/>
    <w:rsid w:val="008F2CED"/>
    <w:rsid w:val="0092400F"/>
    <w:rsid w:val="00924575"/>
    <w:rsid w:val="00966466"/>
    <w:rsid w:val="00966EEE"/>
    <w:rsid w:val="00977C54"/>
    <w:rsid w:val="00A0193C"/>
    <w:rsid w:val="00A16099"/>
    <w:rsid w:val="00A640BD"/>
    <w:rsid w:val="00A641A7"/>
    <w:rsid w:val="00A72F42"/>
    <w:rsid w:val="00AA0E38"/>
    <w:rsid w:val="00AA2AD3"/>
    <w:rsid w:val="00AA532B"/>
    <w:rsid w:val="00AA65D2"/>
    <w:rsid w:val="00AD54D6"/>
    <w:rsid w:val="00AD7919"/>
    <w:rsid w:val="00AF2E6B"/>
    <w:rsid w:val="00AF504E"/>
    <w:rsid w:val="00B32975"/>
    <w:rsid w:val="00B62EEF"/>
    <w:rsid w:val="00B9780C"/>
    <w:rsid w:val="00B97B51"/>
    <w:rsid w:val="00BA0007"/>
    <w:rsid w:val="00BB1D79"/>
    <w:rsid w:val="00BC1D0C"/>
    <w:rsid w:val="00BC61BD"/>
    <w:rsid w:val="00BD1586"/>
    <w:rsid w:val="00BD2D21"/>
    <w:rsid w:val="00C01AA4"/>
    <w:rsid w:val="00C078CB"/>
    <w:rsid w:val="00C22DBE"/>
    <w:rsid w:val="00C5078F"/>
    <w:rsid w:val="00C527E8"/>
    <w:rsid w:val="00C66D08"/>
    <w:rsid w:val="00C7470C"/>
    <w:rsid w:val="00C842AA"/>
    <w:rsid w:val="00C84AA8"/>
    <w:rsid w:val="00CA0E82"/>
    <w:rsid w:val="00CA164C"/>
    <w:rsid w:val="00CA4661"/>
    <w:rsid w:val="00CA5C60"/>
    <w:rsid w:val="00CA7E12"/>
    <w:rsid w:val="00CA7FE7"/>
    <w:rsid w:val="00CB51F5"/>
    <w:rsid w:val="00CB6631"/>
    <w:rsid w:val="00CC549A"/>
    <w:rsid w:val="00CE67A3"/>
    <w:rsid w:val="00D1201E"/>
    <w:rsid w:val="00D17BFB"/>
    <w:rsid w:val="00D24FA7"/>
    <w:rsid w:val="00D25BA9"/>
    <w:rsid w:val="00D41B00"/>
    <w:rsid w:val="00D45A3E"/>
    <w:rsid w:val="00D613CB"/>
    <w:rsid w:val="00D64696"/>
    <w:rsid w:val="00D66068"/>
    <w:rsid w:val="00D73A80"/>
    <w:rsid w:val="00D7710E"/>
    <w:rsid w:val="00D90D49"/>
    <w:rsid w:val="00D923CE"/>
    <w:rsid w:val="00D9600B"/>
    <w:rsid w:val="00DA6553"/>
    <w:rsid w:val="00DB65FD"/>
    <w:rsid w:val="00DC5D96"/>
    <w:rsid w:val="00DD4F3E"/>
    <w:rsid w:val="00DD7700"/>
    <w:rsid w:val="00DE5CE8"/>
    <w:rsid w:val="00E05436"/>
    <w:rsid w:val="00E13E55"/>
    <w:rsid w:val="00E34369"/>
    <w:rsid w:val="00E53250"/>
    <w:rsid w:val="00E533FD"/>
    <w:rsid w:val="00E55264"/>
    <w:rsid w:val="00E64995"/>
    <w:rsid w:val="00E82502"/>
    <w:rsid w:val="00EA68EE"/>
    <w:rsid w:val="00EA6B34"/>
    <w:rsid w:val="00EA7406"/>
    <w:rsid w:val="00EC43CF"/>
    <w:rsid w:val="00EC6E38"/>
    <w:rsid w:val="00EE1E7B"/>
    <w:rsid w:val="00EE328C"/>
    <w:rsid w:val="00EE720C"/>
    <w:rsid w:val="00EF31B1"/>
    <w:rsid w:val="00F225BF"/>
    <w:rsid w:val="00F3643A"/>
    <w:rsid w:val="00F3742A"/>
    <w:rsid w:val="00F41586"/>
    <w:rsid w:val="00F4198A"/>
    <w:rsid w:val="00F53753"/>
    <w:rsid w:val="00F7167E"/>
    <w:rsid w:val="00F7443C"/>
    <w:rsid w:val="00F81A11"/>
    <w:rsid w:val="00F84D68"/>
    <w:rsid w:val="00F87150"/>
    <w:rsid w:val="00F9504D"/>
    <w:rsid w:val="00F96465"/>
    <w:rsid w:val="00FA01DC"/>
    <w:rsid w:val="00FC0808"/>
    <w:rsid w:val="00FC198C"/>
    <w:rsid w:val="00FC2870"/>
    <w:rsid w:val="00FF3256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0BB6108"/>
  <w15:docId w15:val="{2480F114-5CB5-4A7E-90E0-6BA3FC28F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0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D7F37-A16A-4977-B668-AAC7F22D7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10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George Virgilio Coronado Suarez</cp:lastModifiedBy>
  <cp:revision>55</cp:revision>
  <cp:lastPrinted>2011-03-04T18:48:00Z</cp:lastPrinted>
  <dcterms:created xsi:type="dcterms:W3CDTF">2020-01-27T14:40:00Z</dcterms:created>
  <dcterms:modified xsi:type="dcterms:W3CDTF">2026-09-10T16:22:00Z</dcterms:modified>
</cp:coreProperties>
</file>